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righ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0"/>
        <w:gridCol w:w="4860"/>
      </w:tblGrid>
      <w:tr w:rsidR="00A81974" w:rsidTr="00A12D58">
        <w:trPr>
          <w:trHeight w:val="359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81974" w:rsidRDefault="00A81974" w:rsidP="00B37BBD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81974" w:rsidRPr="00A12D58" w:rsidRDefault="00A81974" w:rsidP="00A12D58">
            <w:pPr>
              <w:pStyle w:val="BodyText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t xml:space="preserve">                                              </w:t>
            </w:r>
            <w:r w:rsidRPr="00A12D58">
              <w:rPr>
                <w:b/>
                <w:sz w:val="28"/>
                <w:szCs w:val="28"/>
              </w:rPr>
              <w:t>ПРОЕКТ</w:t>
            </w:r>
          </w:p>
        </w:tc>
      </w:tr>
    </w:tbl>
    <w:p w:rsidR="00A81974" w:rsidRDefault="00A81974" w:rsidP="00A12D58">
      <w:pPr>
        <w:pStyle w:val="Heading1"/>
        <w:rPr>
          <w:rFonts w:ascii="Times New Roman" w:hAnsi="Times New Roman" w:cs="Times New Roman"/>
          <w:sz w:val="28"/>
          <w:szCs w:val="28"/>
        </w:rPr>
      </w:pPr>
    </w:p>
    <w:p w:rsidR="00A81974" w:rsidRPr="00466494" w:rsidRDefault="00A81974" w:rsidP="0036313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B6F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2A6">
        <w:rPr>
          <w:sz w:val="24"/>
          <w:szCs w:val="24"/>
        </w:rPr>
        <w:t>урегулирования задолженности и обеспечения процедур банкротства</w:t>
      </w:r>
      <w:r>
        <w:rPr>
          <w:sz w:val="28"/>
          <w:szCs w:val="28"/>
        </w:rPr>
        <w:t xml:space="preserve"> </w:t>
      </w:r>
      <w:r w:rsidRPr="0030429E">
        <w:rPr>
          <w:rFonts w:ascii="Times New Roman" w:hAnsi="Times New Roman" w:cs="Times New Roman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sz w:val="28"/>
          <w:szCs w:val="28"/>
        </w:rPr>
        <w:t xml:space="preserve"> России №12 по Ставропольскому краю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 w:rsidRPr="00466494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</w:t>
      </w:r>
      <w:r>
        <w:rPr>
          <w:rFonts w:ascii="Times New Roman" w:hAnsi="Times New Roman" w:cs="Times New Roman"/>
          <w:sz w:val="28"/>
          <w:szCs w:val="28"/>
        </w:rPr>
        <w:t>96</w:t>
      </w:r>
    </w:p>
    <w:p w:rsidR="00A81974" w:rsidRPr="00466494" w:rsidRDefault="00A81974" w:rsidP="0036313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46649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81974" w:rsidRDefault="00A81974" w:rsidP="0064306E">
      <w:pPr>
        <w:ind w:firstLine="708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4962A6">
        <w:t xml:space="preserve">урегулирования задолженности и обеспечения процедур банкротства </w:t>
      </w:r>
      <w:r>
        <w:t>Межрайонной ИФНС России №12 по Ставропольскому краю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A81974" w:rsidRDefault="00A81974" w:rsidP="0064306E">
      <w:pPr>
        <w:ind w:firstLine="708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 Межрайонной ИФНС России №12 по Ставропольскому краю (далее – инспекция).</w:t>
      </w:r>
    </w:p>
    <w:p w:rsidR="00A81974" w:rsidRDefault="00A81974" w:rsidP="0064306E">
      <w:pPr>
        <w:jc w:val="both"/>
      </w:pPr>
      <w:r>
        <w:t>Государственный налоговый инспектор непосредственно подчиняется начальнику отдела.</w:t>
      </w:r>
    </w:p>
    <w:p w:rsidR="00A81974" w:rsidRDefault="00A81974" w:rsidP="0064306E">
      <w:pPr>
        <w:jc w:val="both"/>
      </w:pPr>
      <w:r>
        <w:t xml:space="preserve">            На период отсутствия государственного налогового инспектора отдела его обязанности исполняет специалист этого же отдела соответствующего направления.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A81974" w:rsidRPr="001B402C" w:rsidRDefault="00A81974" w:rsidP="004962A6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A81974" w:rsidRPr="00FB38F7" w:rsidRDefault="00A81974" w:rsidP="0064306E">
      <w:pPr>
        <w:ind w:firstLine="720"/>
        <w:jc w:val="both"/>
        <w:rPr>
          <w:highlight w:val="yellow"/>
        </w:rPr>
      </w:pPr>
    </w:p>
    <w:p w:rsidR="00A81974" w:rsidRPr="000420C2" w:rsidRDefault="00A81974" w:rsidP="0064306E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A81974" w:rsidRPr="009759DE" w:rsidRDefault="00A81974" w:rsidP="0064306E">
      <w:pPr>
        <w:ind w:firstLine="708"/>
        <w:jc w:val="both"/>
      </w:pPr>
      <w:r w:rsidRPr="003D5898">
        <w:t>а)  наличие высшего образования;</w:t>
      </w:r>
      <w:r w:rsidRPr="009759DE">
        <w:t xml:space="preserve"> </w:t>
      </w:r>
    </w:p>
    <w:p w:rsidR="00A81974" w:rsidRDefault="00A81974" w:rsidP="0064306E">
      <w:pPr>
        <w:jc w:val="both"/>
      </w:pPr>
      <w:r w:rsidRPr="008D1B90">
        <w:tab/>
      </w:r>
      <w:r>
        <w:t>б</w:t>
      </w:r>
      <w:r w:rsidRPr="0069599F">
        <w:t>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–коммуникационных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>ния информационной безопасности.</w:t>
      </w:r>
    </w:p>
    <w:p w:rsidR="00A81974" w:rsidRDefault="00A81974" w:rsidP="0064306E">
      <w:pPr>
        <w:jc w:val="both"/>
      </w:pPr>
      <w:r>
        <w:t>в</w:t>
      </w:r>
      <w:r w:rsidRPr="005E7C17">
        <w:t xml:space="preserve">) наличие профессиональных умений, необходимых для выполнения работы в сфере, соответствующей направлению деятельности </w:t>
      </w:r>
      <w:r>
        <w:t>структурного подразделения</w:t>
      </w:r>
      <w:r w:rsidRPr="005E7C17"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t>респонденции и актов инспекции.</w:t>
      </w:r>
    </w:p>
    <w:p w:rsidR="00A81974" w:rsidRDefault="00A81974" w:rsidP="0064306E">
      <w:pPr>
        <w:jc w:val="both"/>
      </w:pPr>
    </w:p>
    <w:p w:rsidR="00A81974" w:rsidRPr="00F31DC0" w:rsidRDefault="00A81974" w:rsidP="0064306E">
      <w:pPr>
        <w:pStyle w:val="Heading1"/>
        <w:jc w:val="both"/>
        <w:rPr>
          <w:rFonts w:ascii="Times New Roman" w:hAnsi="Times New Roman" w:cs="Times New Roman"/>
          <w:sz w:val="28"/>
          <w:szCs w:val="28"/>
        </w:rPr>
      </w:pPr>
      <w:r w:rsidRPr="00F31DC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81974" w:rsidRPr="00F31DC0" w:rsidRDefault="00A81974" w:rsidP="0064306E">
      <w:pPr>
        <w:ind w:firstLine="720"/>
        <w:jc w:val="both"/>
      </w:pPr>
      <w:r>
        <w:t>4</w:t>
      </w:r>
      <w:r w:rsidRPr="00F31DC0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Pr="00F31DC0">
          <w:rPr>
            <w:rStyle w:val="a"/>
            <w:b w:val="0"/>
            <w:bCs/>
            <w:color w:val="000000"/>
          </w:rPr>
          <w:t>статьями 14</w:t>
        </w:r>
      </w:hyperlink>
      <w:r w:rsidRPr="00F31DC0">
        <w:rPr>
          <w:b/>
          <w:color w:val="000000"/>
        </w:rPr>
        <w:t xml:space="preserve">, </w:t>
      </w:r>
      <w:hyperlink r:id="rId5" w:history="1">
        <w:r w:rsidRPr="00F31DC0">
          <w:rPr>
            <w:rStyle w:val="a"/>
            <w:b w:val="0"/>
            <w:bCs/>
            <w:color w:val="000000"/>
          </w:rPr>
          <w:t>15</w:t>
        </w:r>
      </w:hyperlink>
      <w:r w:rsidRPr="00F31DC0">
        <w:rPr>
          <w:b/>
          <w:color w:val="000000"/>
        </w:rPr>
        <w:t xml:space="preserve">, </w:t>
      </w:r>
      <w:hyperlink r:id="rId6" w:history="1">
        <w:r w:rsidRPr="00F31DC0">
          <w:rPr>
            <w:rStyle w:val="a"/>
            <w:b w:val="0"/>
            <w:bCs/>
            <w:color w:val="000000"/>
          </w:rPr>
          <w:t>17</w:t>
        </w:r>
      </w:hyperlink>
      <w:r w:rsidRPr="00F31DC0">
        <w:rPr>
          <w:b/>
          <w:color w:val="000000"/>
        </w:rPr>
        <w:t xml:space="preserve">, </w:t>
      </w:r>
      <w:hyperlink r:id="rId7" w:history="1">
        <w:r w:rsidRPr="00F31DC0">
          <w:rPr>
            <w:rStyle w:val="a"/>
            <w:b w:val="0"/>
            <w:bCs/>
            <w:color w:val="000000"/>
          </w:rPr>
          <w:t>18</w:t>
        </w:r>
      </w:hyperlink>
      <w:r w:rsidRPr="00F31DC0">
        <w:rPr>
          <w:b/>
          <w:color w:val="000000"/>
        </w:rPr>
        <w:t xml:space="preserve"> </w:t>
      </w:r>
      <w:r w:rsidRPr="00F31DC0">
        <w:t>Федерального закона от 27 июля 2004 г. № 79-ФЗ "О государственной гражданской службе Российской Федерации".</w:t>
      </w:r>
    </w:p>
    <w:p w:rsidR="00A81974" w:rsidRPr="0042250E" w:rsidRDefault="00A81974" w:rsidP="0064306E">
      <w:pPr>
        <w:ind w:firstLine="720"/>
        <w:jc w:val="both"/>
      </w:pPr>
      <w:r w:rsidRPr="0042250E">
        <w:t xml:space="preserve">5. </w:t>
      </w:r>
      <w:r>
        <w:t>Г</w:t>
      </w:r>
      <w:r w:rsidRPr="0042250E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</w:t>
      </w:r>
      <w:r>
        <w:t xml:space="preserve"> Межрайонной И</w:t>
      </w:r>
      <w:r w:rsidRPr="0042250E">
        <w:t xml:space="preserve">ФНС России </w:t>
      </w:r>
      <w:r>
        <w:t xml:space="preserve">№ 12 </w:t>
      </w:r>
      <w:r w:rsidRPr="0042250E">
        <w:t xml:space="preserve">по Ставропольскому краю, утвержденным руководителем </w:t>
      </w:r>
      <w:r>
        <w:t>У</w:t>
      </w:r>
      <w:r w:rsidRPr="0042250E">
        <w:t>ФНС России</w:t>
      </w:r>
      <w:r>
        <w:t xml:space="preserve"> по Ставропольскому краю</w:t>
      </w:r>
      <w:r w:rsidRPr="0042250E">
        <w:t xml:space="preserve">, положением об отделе </w:t>
      </w:r>
      <w:r w:rsidRPr="004962A6">
        <w:t xml:space="preserve">урегулирования задолженности и обеспечения процедур банкротства </w:t>
      </w:r>
      <w:r w:rsidRPr="0042250E">
        <w:t>приказами (распоряжениями) ФНС России, приказами управления,</w:t>
      </w:r>
      <w:r>
        <w:t xml:space="preserve"> инспекции</w:t>
      </w:r>
      <w:r w:rsidRPr="0042250E">
        <w:t xml:space="preserve"> поручениями руководства управления</w:t>
      </w:r>
      <w:r>
        <w:t>, инспекции</w:t>
      </w:r>
      <w:r w:rsidRPr="0042250E">
        <w:t>.</w:t>
      </w:r>
    </w:p>
    <w:p w:rsidR="00A81974" w:rsidRPr="00E87CD8" w:rsidRDefault="00A81974" w:rsidP="0064306E">
      <w:pPr>
        <w:autoSpaceDE w:val="0"/>
        <w:autoSpaceDN w:val="0"/>
        <w:adjustRightInd w:val="0"/>
        <w:ind w:firstLine="708"/>
        <w:jc w:val="both"/>
      </w:pPr>
      <w:r w:rsidRPr="00E87CD8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A81974" w:rsidRDefault="00A81974" w:rsidP="0064306E">
      <w:pPr>
        <w:jc w:val="both"/>
      </w:pPr>
      <w:r>
        <w:tab/>
        <w:t>выполнение требований безопасности,</w:t>
      </w:r>
      <w:r w:rsidRPr="00856C55">
        <w:t xml:space="preserve"> мероприятий  по противодействию терроризму </w:t>
      </w:r>
      <w:r>
        <w:t xml:space="preserve">исполнение </w:t>
      </w:r>
      <w:r w:rsidRPr="00856C55">
        <w:t xml:space="preserve"> данных мероприятий</w:t>
      </w:r>
      <w:r>
        <w:t xml:space="preserve"> </w:t>
      </w:r>
      <w:r>
        <w:tab/>
      </w:r>
    </w:p>
    <w:p w:rsidR="00A81974" w:rsidRDefault="00A81974" w:rsidP="0064306E">
      <w:pPr>
        <w:jc w:val="both"/>
      </w:pPr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A81974" w:rsidRDefault="00A81974" w:rsidP="0064306E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A81974" w:rsidRDefault="00A81974" w:rsidP="0064306E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A81974" w:rsidRPr="00467834" w:rsidRDefault="00A81974" w:rsidP="0064306E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A81974" w:rsidRPr="001876A9" w:rsidRDefault="00A81974" w:rsidP="0064306E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A81974" w:rsidRPr="008A0919" w:rsidRDefault="00A81974" w:rsidP="0064306E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A81974" w:rsidRPr="004D41BA" w:rsidRDefault="00A81974" w:rsidP="0064306E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A81974" w:rsidRPr="001876A9" w:rsidRDefault="00A81974" w:rsidP="0064306E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A81974" w:rsidRPr="00F91892" w:rsidRDefault="00A81974" w:rsidP="0064306E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A81974" w:rsidRPr="00F91892" w:rsidRDefault="00A81974" w:rsidP="0064306E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A81974" w:rsidRPr="00861149" w:rsidRDefault="00A81974" w:rsidP="0064306E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A81974" w:rsidRPr="00861149" w:rsidRDefault="00A81974" w:rsidP="0064306E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A81974" w:rsidRPr="00861149" w:rsidRDefault="00A81974" w:rsidP="0064306E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A81974" w:rsidRPr="00861149" w:rsidRDefault="00A81974" w:rsidP="0064306E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A81974" w:rsidRPr="00861149" w:rsidRDefault="00A81974" w:rsidP="0064306E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A81974" w:rsidRPr="00861149" w:rsidRDefault="00A81974" w:rsidP="0064306E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81974" w:rsidRDefault="00A81974" w:rsidP="0064306E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A81974" w:rsidRPr="0042250E" w:rsidRDefault="00A81974" w:rsidP="0064306E">
      <w:pPr>
        <w:ind w:firstLine="708"/>
        <w:jc w:val="both"/>
        <w:rPr>
          <w:bCs/>
        </w:rPr>
      </w:pPr>
      <w:r w:rsidRPr="0042250E">
        <w:t xml:space="preserve">Исходя из установленных полномочий </w:t>
      </w:r>
      <w:r w:rsidRPr="0042250E">
        <w:rPr>
          <w:bCs/>
        </w:rPr>
        <w:t>государственный налоговый инспектор</w:t>
      </w:r>
      <w:r w:rsidRPr="0042250E">
        <w:t>:</w:t>
      </w:r>
    </w:p>
    <w:p w:rsidR="00A81974" w:rsidRPr="0042250E" w:rsidRDefault="00A81974" w:rsidP="0064306E">
      <w:pPr>
        <w:shd w:val="clear" w:color="auto" w:fill="FFFFFF"/>
        <w:tabs>
          <w:tab w:val="left" w:pos="0"/>
        </w:tabs>
        <w:ind w:firstLine="720"/>
        <w:jc w:val="both"/>
      </w:pPr>
      <w:r w:rsidRPr="0042250E">
        <w:t>получает надлежащие организационно-технические условия, необходимые для исполнения должностных обязанностей;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 </w:t>
      </w:r>
      <w:r w:rsidRPr="0042250E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 </w:t>
      </w:r>
      <w:r w:rsidRPr="0042250E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защиту сведений о гражданском служащем;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имеет право на должностной рост на конкурсной основе;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81974" w:rsidRPr="0042250E" w:rsidRDefault="00A81974" w:rsidP="0064306E">
      <w:pPr>
        <w:shd w:val="clear" w:color="auto" w:fill="FFFFFF"/>
        <w:tabs>
          <w:tab w:val="left" w:pos="720"/>
          <w:tab w:val="left" w:pos="7464"/>
        </w:tabs>
        <w:jc w:val="both"/>
      </w:pPr>
      <w:r w:rsidRPr="0042250E">
        <w:t xml:space="preserve">          имеет право на членство в профессиональном союзе;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81974" w:rsidRPr="0042250E" w:rsidRDefault="00A81974" w:rsidP="0064306E">
      <w:pPr>
        <w:shd w:val="clear" w:color="auto" w:fill="FFFFFF"/>
        <w:tabs>
          <w:tab w:val="left" w:pos="540"/>
          <w:tab w:val="left" w:pos="7464"/>
        </w:tabs>
        <w:jc w:val="both"/>
      </w:pPr>
      <w:r w:rsidRPr="0042250E">
        <w:t xml:space="preserve">          имеет право на  проведение по его заявлению служебной проверки;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государственное пенсионное обеспечение в соответствии с федеральным законом;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A81974" w:rsidRPr="0042250E" w:rsidRDefault="00A81974" w:rsidP="0064306E">
      <w:pPr>
        <w:shd w:val="clear" w:color="auto" w:fill="FFFFFF"/>
        <w:tabs>
          <w:tab w:val="left" w:pos="7464"/>
        </w:tabs>
        <w:jc w:val="both"/>
      </w:pPr>
      <w:r w:rsidRPr="0042250E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42250E">
        <w:t>, а также к федеральным информационным ресурсам ФНС России необходимым для исполнения должностных обязанностей.</w:t>
      </w:r>
    </w:p>
    <w:p w:rsidR="00A81974" w:rsidRPr="0042250E" w:rsidRDefault="00A81974" w:rsidP="0064306E">
      <w:pPr>
        <w:widowControl w:val="0"/>
        <w:autoSpaceDE w:val="0"/>
        <w:autoSpaceDN w:val="0"/>
        <w:adjustRightInd w:val="0"/>
        <w:ind w:firstLine="720"/>
        <w:jc w:val="both"/>
      </w:pPr>
      <w:r>
        <w:t>6</w:t>
      </w:r>
      <w:r w:rsidRPr="0042250E">
        <w:t xml:space="preserve">. </w:t>
      </w:r>
      <w:r>
        <w:t>Г</w:t>
      </w:r>
      <w:r w:rsidRPr="0042250E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42250E">
          <w:rPr>
            <w:rStyle w:val="a"/>
            <w:b w:val="0"/>
            <w:bCs/>
            <w:color w:val="000000"/>
          </w:rPr>
          <w:t>законодательством</w:t>
        </w:r>
      </w:hyperlink>
      <w:r w:rsidRPr="0042250E">
        <w:rPr>
          <w:b/>
          <w:color w:val="000000"/>
        </w:rPr>
        <w:t xml:space="preserve"> </w:t>
      </w:r>
      <w:r w:rsidRPr="0042250E">
        <w:t>Российской Федерации.</w:t>
      </w:r>
    </w:p>
    <w:p w:rsidR="00A81974" w:rsidRPr="009322E1" w:rsidRDefault="00A81974" w:rsidP="0064306E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A81974" w:rsidRDefault="00A81974" w:rsidP="0064306E">
      <w:pPr>
        <w:jc w:val="both"/>
      </w:pPr>
    </w:p>
    <w:p w:rsidR="00A81974" w:rsidRPr="00C24F52" w:rsidRDefault="00A81974" w:rsidP="0064306E">
      <w:pPr>
        <w:pStyle w:val="Heading1"/>
        <w:jc w:val="both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A81974" w:rsidRPr="00C24F52" w:rsidRDefault="00A81974" w:rsidP="0064306E">
      <w:pPr>
        <w:ind w:firstLine="720"/>
        <w:jc w:val="both"/>
      </w:pPr>
      <w:r>
        <w:t>7</w:t>
      </w:r>
      <w:r w:rsidRPr="00C24F52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81974" w:rsidRDefault="00A81974" w:rsidP="0064306E">
      <w:pPr>
        <w:ind w:firstLine="720"/>
        <w:jc w:val="both"/>
      </w:pPr>
      <w:r>
        <w:t>информирование начальника отдела для принятия им соответствующего решения;</w:t>
      </w:r>
    </w:p>
    <w:p w:rsidR="00A81974" w:rsidRDefault="00A81974" w:rsidP="0064306E">
      <w:pPr>
        <w:ind w:firstLine="720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A81974" w:rsidRPr="00A02837" w:rsidRDefault="00A81974" w:rsidP="0064306E">
      <w:pPr>
        <w:ind w:firstLine="720"/>
        <w:jc w:val="both"/>
      </w:pPr>
      <w:r w:rsidRPr="00A02837">
        <w:rPr>
          <w:bCs/>
        </w:rPr>
        <w:t>реализации иных полномочий, установленных законодательством Российской Федерации.</w:t>
      </w:r>
    </w:p>
    <w:p w:rsidR="00A81974" w:rsidRPr="00C24F52" w:rsidRDefault="00A81974" w:rsidP="0064306E">
      <w:pPr>
        <w:ind w:firstLine="720"/>
        <w:jc w:val="both"/>
      </w:pPr>
      <w:r>
        <w:t>8</w:t>
      </w:r>
      <w:r w:rsidRPr="00C24F52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81974" w:rsidRDefault="00A81974" w:rsidP="0064306E">
      <w:pPr>
        <w:ind w:firstLine="720"/>
        <w:jc w:val="both"/>
        <w:rPr>
          <w:bCs/>
        </w:rPr>
      </w:pPr>
      <w:r w:rsidRPr="00A02837">
        <w:rPr>
          <w:bCs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A81974" w:rsidRPr="00A02837" w:rsidRDefault="00A81974" w:rsidP="0064306E">
      <w:pPr>
        <w:ind w:firstLine="720"/>
        <w:jc w:val="both"/>
        <w:rPr>
          <w:bCs/>
        </w:rPr>
      </w:pPr>
      <w:r w:rsidRPr="00A02837">
        <w:rPr>
          <w:bCs/>
        </w:rPr>
        <w:t xml:space="preserve">иным вопросам, предусмотренным положением </w:t>
      </w:r>
      <w:r>
        <w:rPr>
          <w:bCs/>
        </w:rPr>
        <w:t xml:space="preserve"> </w:t>
      </w:r>
      <w:r w:rsidRPr="003D5898">
        <w:rPr>
          <w:bCs/>
        </w:rPr>
        <w:t>об отделе</w:t>
      </w:r>
      <w:r>
        <w:rPr>
          <w:bCs/>
        </w:rPr>
        <w:t xml:space="preserve"> и иными нормативными актами.</w:t>
      </w:r>
    </w:p>
    <w:p w:rsidR="00A81974" w:rsidRPr="00C24F52" w:rsidRDefault="00A81974" w:rsidP="0064306E">
      <w:pPr>
        <w:pStyle w:val="Heading1"/>
        <w:jc w:val="both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81974" w:rsidRPr="0042250E" w:rsidRDefault="00A81974" w:rsidP="0064306E">
      <w:pPr>
        <w:ind w:firstLine="720"/>
        <w:jc w:val="both"/>
        <w:rPr>
          <w:highlight w:val="yellow"/>
        </w:rPr>
      </w:pPr>
    </w:p>
    <w:p w:rsidR="00A81974" w:rsidRPr="00C24F52" w:rsidRDefault="00A81974" w:rsidP="0064306E">
      <w:pPr>
        <w:ind w:firstLine="720"/>
        <w:jc w:val="both"/>
      </w:pPr>
      <w:r w:rsidRPr="00C24F52">
        <w:t xml:space="preserve">9. </w:t>
      </w:r>
      <w:r>
        <w:t>Г</w:t>
      </w:r>
      <w:r w:rsidRPr="00C24F52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81974" w:rsidRPr="00DF657C" w:rsidRDefault="00A81974" w:rsidP="0064306E">
      <w:pPr>
        <w:ind w:firstLine="720"/>
        <w:jc w:val="both"/>
      </w:pPr>
      <w:r w:rsidRPr="00DF657C">
        <w:t>-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A81974" w:rsidRPr="00C24F52" w:rsidRDefault="00A81974" w:rsidP="0064306E">
      <w:pPr>
        <w:ind w:firstLine="720"/>
        <w:jc w:val="both"/>
      </w:pPr>
      <w:r w:rsidRPr="00C24F52">
        <w:t xml:space="preserve">10. </w:t>
      </w:r>
      <w:r>
        <w:t>Г</w:t>
      </w:r>
      <w:r w:rsidRPr="00C24F52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81974" w:rsidRPr="00DF657C" w:rsidRDefault="00A81974" w:rsidP="0064306E">
      <w:pPr>
        <w:ind w:firstLine="720"/>
        <w:jc w:val="both"/>
      </w:pPr>
      <w:r w:rsidRPr="00DF657C">
        <w:t>положений об отделе и инспекции;</w:t>
      </w:r>
    </w:p>
    <w:p w:rsidR="00A81974" w:rsidRPr="00DF657C" w:rsidRDefault="00A81974" w:rsidP="0064306E">
      <w:pPr>
        <w:ind w:firstLine="720"/>
        <w:jc w:val="both"/>
      </w:pPr>
      <w:r w:rsidRPr="00DF657C">
        <w:t>графика отпусков гражданских служащих отдела;</w:t>
      </w:r>
    </w:p>
    <w:p w:rsidR="00A81974" w:rsidRPr="00157C5C" w:rsidRDefault="00A81974" w:rsidP="0064306E">
      <w:pPr>
        <w:ind w:firstLine="720"/>
        <w:jc w:val="both"/>
      </w:pPr>
      <w:r w:rsidRPr="00157C5C">
        <w:t xml:space="preserve">иных актов по поручению непосредственного руководителя и руководства </w:t>
      </w:r>
      <w:r>
        <w:t>инспекции</w:t>
      </w:r>
      <w:r w:rsidRPr="00157C5C">
        <w:t>.</w:t>
      </w:r>
    </w:p>
    <w:p w:rsidR="00A81974" w:rsidRPr="00C24F52" w:rsidRDefault="00A81974" w:rsidP="0064306E">
      <w:pPr>
        <w:pStyle w:val="Heading1"/>
        <w:jc w:val="both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81974" w:rsidRPr="00C24F52" w:rsidRDefault="00A81974" w:rsidP="0064306E">
      <w:pPr>
        <w:ind w:firstLine="720"/>
        <w:jc w:val="both"/>
      </w:pPr>
      <w:r>
        <w:t xml:space="preserve">11. </w:t>
      </w:r>
      <w:r w:rsidRPr="00C24F52"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81974" w:rsidRPr="00C24F52" w:rsidRDefault="00A81974" w:rsidP="0064306E">
      <w:pPr>
        <w:pStyle w:val="Heading1"/>
        <w:jc w:val="both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81974" w:rsidRPr="00C24F52" w:rsidRDefault="00A81974" w:rsidP="0064306E">
      <w:pPr>
        <w:ind w:firstLine="720"/>
        <w:jc w:val="both"/>
      </w:pPr>
      <w:r w:rsidRPr="00C24F52">
        <w:t xml:space="preserve">12.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C24F52">
          <w:rPr>
            <w:rStyle w:val="a"/>
            <w:b w:val="0"/>
            <w:bCs/>
            <w:color w:val="000000"/>
          </w:rPr>
          <w:t>общих принципов</w:t>
        </w:r>
      </w:hyperlink>
      <w:r w:rsidRPr="00C24F52">
        <w:t xml:space="preserve"> служебного поведения гражданских служащих, утвержденных </w:t>
      </w:r>
      <w:hyperlink r:id="rId10" w:history="1">
        <w:r w:rsidRPr="00C24F52">
          <w:rPr>
            <w:rStyle w:val="a"/>
            <w:b w:val="0"/>
            <w:bCs/>
            <w:color w:val="000000"/>
          </w:rPr>
          <w:t>Указом</w:t>
        </w:r>
      </w:hyperlink>
      <w:r w:rsidRPr="00C24F52">
        <w:rPr>
          <w:b/>
          <w:color w:val="000000"/>
        </w:rPr>
        <w:t xml:space="preserve"> </w:t>
      </w:r>
      <w:r w:rsidRPr="00C24F52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C24F52">
          <w:rPr>
            <w:rStyle w:val="a"/>
            <w:b w:val="0"/>
            <w:bCs/>
            <w:color w:val="000000"/>
          </w:rPr>
          <w:t>статьей 18</w:t>
        </w:r>
      </w:hyperlink>
      <w:r w:rsidRPr="00C24F52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C24F52">
        <w:t>.</w:t>
      </w:r>
    </w:p>
    <w:p w:rsidR="00A81974" w:rsidRPr="00C24F52" w:rsidRDefault="00A81974" w:rsidP="0064306E">
      <w:pPr>
        <w:pStyle w:val="Heading1"/>
        <w:jc w:val="both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C24F52">
          <w:rPr>
            <w:rStyle w:val="a"/>
            <w:rFonts w:ascii="Times New Roman" w:hAnsi="Times New Roman" w:cs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C24F5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C24F52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A81974" w:rsidRDefault="00A81974" w:rsidP="0064306E">
      <w:pPr>
        <w:ind w:firstLine="720"/>
        <w:jc w:val="both"/>
      </w:pPr>
      <w:r w:rsidRPr="00C24F52">
        <w:t xml:space="preserve">13. </w:t>
      </w:r>
      <w:r>
        <w:t>Г</w:t>
      </w:r>
      <w:r w:rsidRPr="008C7966">
        <w:t xml:space="preserve">осударственный налоговый инспектор отдел урегулирования задолженности и обеспечения процедур банкротства; 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Инспекцией в соответствии с законодательством о налогах и сборах и другими нормативно-правовыми актами. </w:t>
      </w:r>
    </w:p>
    <w:p w:rsidR="00A81974" w:rsidRDefault="00A81974" w:rsidP="0064306E">
      <w:pPr>
        <w:ind w:firstLine="720"/>
        <w:jc w:val="both"/>
      </w:pPr>
      <w:r>
        <w:t>-  формирование и направление пакетов документов по ст.48 НКРФ,</w:t>
      </w:r>
    </w:p>
    <w:p w:rsidR="00A81974" w:rsidRDefault="00A81974" w:rsidP="0064306E">
      <w:pPr>
        <w:ind w:firstLine="720"/>
        <w:jc w:val="both"/>
      </w:pPr>
      <w:r>
        <w:t>- ф</w:t>
      </w:r>
      <w:r w:rsidRPr="001D7C43">
        <w:t>ормирование решений о взыскании налога и сбора, а также пени за счет имущества налогоплательщика</w:t>
      </w:r>
      <w:r>
        <w:t>,</w:t>
      </w:r>
    </w:p>
    <w:p w:rsidR="00A81974" w:rsidRDefault="00A81974" w:rsidP="0064306E">
      <w:pPr>
        <w:ind w:firstLine="720"/>
        <w:jc w:val="both"/>
      </w:pPr>
      <w:r>
        <w:t>-</w:t>
      </w:r>
      <w:r>
        <w:rPr>
          <w:sz w:val="28"/>
        </w:rPr>
        <w:t xml:space="preserve"> </w:t>
      </w:r>
      <w:r w:rsidRPr="00B37BBD">
        <w:t>выполн</w:t>
      </w:r>
      <w:r>
        <w:t>ение</w:t>
      </w:r>
      <w:r w:rsidRPr="00B37BBD">
        <w:t xml:space="preserve"> </w:t>
      </w:r>
      <w:r>
        <w:t xml:space="preserve">в </w:t>
      </w:r>
      <w:r w:rsidRPr="00B37BBD">
        <w:t xml:space="preserve">установленном порядке </w:t>
      </w:r>
      <w:r>
        <w:t>контрольных</w:t>
      </w:r>
      <w:r w:rsidRPr="00B37BBD">
        <w:t xml:space="preserve"> задани</w:t>
      </w:r>
      <w:r>
        <w:t>й</w:t>
      </w:r>
      <w:r w:rsidRPr="00B37BBD">
        <w:t xml:space="preserve"> УФНС России по Ставропольскому краю и иных контролирующих и правоохранительных органов</w:t>
      </w:r>
      <w:r>
        <w:t>,</w:t>
      </w:r>
    </w:p>
    <w:p w:rsidR="00A81974" w:rsidRDefault="00A81974" w:rsidP="0064306E">
      <w:pPr>
        <w:ind w:firstLine="720"/>
        <w:jc w:val="both"/>
        <w:rPr>
          <w:sz w:val="26"/>
          <w:szCs w:val="26"/>
        </w:rPr>
      </w:pPr>
      <w:r>
        <w:t>-</w:t>
      </w:r>
      <w:r w:rsidRPr="00B37B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B37BBD">
        <w:t xml:space="preserve">рассмотрение </w:t>
      </w:r>
      <w:r>
        <w:t>и письменные ответы на заявления</w:t>
      </w:r>
      <w:r w:rsidRPr="00B37BBD">
        <w:t xml:space="preserve"> от налогоплательщиков</w:t>
      </w:r>
      <w:r>
        <w:t xml:space="preserve">. </w:t>
      </w:r>
      <w:r>
        <w:rPr>
          <w:sz w:val="26"/>
          <w:szCs w:val="26"/>
        </w:rPr>
        <w:t xml:space="preserve"> </w:t>
      </w:r>
    </w:p>
    <w:p w:rsidR="00A81974" w:rsidRPr="00B37BBD" w:rsidRDefault="00A81974" w:rsidP="0064306E">
      <w:pPr>
        <w:ind w:firstLine="720"/>
        <w:jc w:val="both"/>
      </w:pPr>
      <w:r>
        <w:rPr>
          <w:sz w:val="26"/>
          <w:szCs w:val="26"/>
        </w:rPr>
        <w:t>-</w:t>
      </w:r>
      <w:r w:rsidRPr="009679BB">
        <w:t xml:space="preserve"> </w:t>
      </w:r>
      <w:r>
        <w:t>о</w:t>
      </w:r>
      <w:r w:rsidRPr="001D7C43">
        <w:t xml:space="preserve">существление контроля за исполнением постановлений налоговых органов об обращении взыскания, </w:t>
      </w:r>
    </w:p>
    <w:p w:rsidR="00A81974" w:rsidRPr="00577EE5" w:rsidRDefault="00A81974" w:rsidP="0064306E">
      <w:pPr>
        <w:pStyle w:val="Heading1"/>
        <w:jc w:val="both"/>
        <w:rPr>
          <w:rFonts w:ascii="Times New Roman" w:hAnsi="Times New Roman" w:cs="Times New Roman"/>
          <w:sz w:val="28"/>
          <w:szCs w:val="28"/>
        </w:rPr>
      </w:pPr>
      <w:r w:rsidRPr="00577EE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81974" w:rsidRPr="00577EE5" w:rsidRDefault="00A81974" w:rsidP="0064306E">
      <w:pPr>
        <w:ind w:firstLine="720"/>
        <w:jc w:val="both"/>
      </w:pPr>
    </w:p>
    <w:p w:rsidR="00A81974" w:rsidRPr="00577EE5" w:rsidRDefault="00A81974" w:rsidP="0064306E">
      <w:pPr>
        <w:ind w:firstLine="720"/>
        <w:jc w:val="both"/>
      </w:pPr>
      <w:r w:rsidRPr="00577EE5"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81974" w:rsidRPr="00577EE5" w:rsidRDefault="00A81974" w:rsidP="0064306E">
      <w:pPr>
        <w:ind w:firstLine="720"/>
        <w:jc w:val="both"/>
      </w:pPr>
      <w:r w:rsidRPr="00577EE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1974" w:rsidRPr="00577EE5" w:rsidRDefault="00A81974" w:rsidP="0064306E">
      <w:pPr>
        <w:ind w:firstLine="720"/>
        <w:jc w:val="both"/>
      </w:pPr>
      <w:r w:rsidRPr="00577EE5">
        <w:t>своевременности и оперативности выполнения поручений;</w:t>
      </w:r>
    </w:p>
    <w:p w:rsidR="00A81974" w:rsidRPr="00577EE5" w:rsidRDefault="00A81974" w:rsidP="0064306E">
      <w:pPr>
        <w:ind w:firstLine="720"/>
        <w:jc w:val="both"/>
      </w:pPr>
      <w:r w:rsidRPr="00577EE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1974" w:rsidRPr="00577EE5" w:rsidRDefault="00A81974" w:rsidP="0064306E">
      <w:pPr>
        <w:ind w:firstLine="720"/>
        <w:jc w:val="both"/>
      </w:pPr>
      <w:r w:rsidRPr="00577EE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1974" w:rsidRPr="00577EE5" w:rsidRDefault="00A81974" w:rsidP="0064306E">
      <w:pPr>
        <w:ind w:firstLine="720"/>
        <w:jc w:val="both"/>
      </w:pPr>
      <w:r w:rsidRPr="00577EE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1974" w:rsidRPr="00577EE5" w:rsidRDefault="00A81974" w:rsidP="0064306E">
      <w:pPr>
        <w:ind w:firstLine="720"/>
        <w:jc w:val="both"/>
      </w:pPr>
      <w:r w:rsidRPr="00577EE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1974" w:rsidRPr="00577EE5" w:rsidRDefault="00A81974" w:rsidP="0064306E">
      <w:pPr>
        <w:ind w:firstLine="720"/>
        <w:jc w:val="both"/>
      </w:pPr>
      <w:r w:rsidRPr="00577EE5">
        <w:t>осознанию ответственности за последствия своих действий.</w:t>
      </w:r>
    </w:p>
    <w:p w:rsidR="00A81974" w:rsidRPr="00577EE5" w:rsidRDefault="00A81974" w:rsidP="0064306E">
      <w:pPr>
        <w:pStyle w:val="a0"/>
        <w:rPr>
          <w:rFonts w:ascii="Times New Roman" w:hAnsi="Times New Roman" w:cs="Times New Roman"/>
        </w:rPr>
      </w:pPr>
    </w:p>
    <w:p w:rsidR="00A81974" w:rsidRPr="00577EE5" w:rsidRDefault="00A81974" w:rsidP="0064306E">
      <w:pPr>
        <w:pStyle w:val="a0"/>
        <w:rPr>
          <w:rFonts w:ascii="Times New Roman" w:hAnsi="Times New Roman" w:cs="Times New Roman"/>
        </w:rPr>
      </w:pPr>
    </w:p>
    <w:sectPr w:rsidR="00A81974" w:rsidRPr="00577EE5" w:rsidSect="00CC4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8DF"/>
    <w:rsid w:val="000002D2"/>
    <w:rsid w:val="000008DF"/>
    <w:rsid w:val="000044E6"/>
    <w:rsid w:val="000115F1"/>
    <w:rsid w:val="000159EA"/>
    <w:rsid w:val="00020262"/>
    <w:rsid w:val="000375B6"/>
    <w:rsid w:val="000420C2"/>
    <w:rsid w:val="00054B92"/>
    <w:rsid w:val="00057EA7"/>
    <w:rsid w:val="0006194B"/>
    <w:rsid w:val="00063D0E"/>
    <w:rsid w:val="00066E8E"/>
    <w:rsid w:val="00074923"/>
    <w:rsid w:val="00087DF3"/>
    <w:rsid w:val="00094060"/>
    <w:rsid w:val="0009647F"/>
    <w:rsid w:val="000C4ABE"/>
    <w:rsid w:val="000C5BA9"/>
    <w:rsid w:val="000D4112"/>
    <w:rsid w:val="000D5EEF"/>
    <w:rsid w:val="000D753D"/>
    <w:rsid w:val="000E4C41"/>
    <w:rsid w:val="000E51C8"/>
    <w:rsid w:val="000F5776"/>
    <w:rsid w:val="00112D9D"/>
    <w:rsid w:val="001323D7"/>
    <w:rsid w:val="00153CE3"/>
    <w:rsid w:val="00155E83"/>
    <w:rsid w:val="00157C5C"/>
    <w:rsid w:val="001719EB"/>
    <w:rsid w:val="00176E13"/>
    <w:rsid w:val="00185344"/>
    <w:rsid w:val="001876A9"/>
    <w:rsid w:val="0019301C"/>
    <w:rsid w:val="001A09B3"/>
    <w:rsid w:val="001B402C"/>
    <w:rsid w:val="001B4617"/>
    <w:rsid w:val="001C0DFB"/>
    <w:rsid w:val="001C2CC4"/>
    <w:rsid w:val="001C2D7A"/>
    <w:rsid w:val="001D3FFC"/>
    <w:rsid w:val="001D7C43"/>
    <w:rsid w:val="001E094B"/>
    <w:rsid w:val="001E1B2C"/>
    <w:rsid w:val="001E6269"/>
    <w:rsid w:val="001E7F02"/>
    <w:rsid w:val="001F7B77"/>
    <w:rsid w:val="002163CF"/>
    <w:rsid w:val="00217A63"/>
    <w:rsid w:val="002233E6"/>
    <w:rsid w:val="00223F14"/>
    <w:rsid w:val="002268E2"/>
    <w:rsid w:val="0023147C"/>
    <w:rsid w:val="0026067A"/>
    <w:rsid w:val="00274065"/>
    <w:rsid w:val="00274E90"/>
    <w:rsid w:val="002751F8"/>
    <w:rsid w:val="0028001F"/>
    <w:rsid w:val="002912DB"/>
    <w:rsid w:val="00292E88"/>
    <w:rsid w:val="002A28EE"/>
    <w:rsid w:val="002A5BF9"/>
    <w:rsid w:val="002B0EE4"/>
    <w:rsid w:val="002B0EF5"/>
    <w:rsid w:val="002B4D7F"/>
    <w:rsid w:val="002C1EC6"/>
    <w:rsid w:val="002F2A5A"/>
    <w:rsid w:val="002F304C"/>
    <w:rsid w:val="003008EC"/>
    <w:rsid w:val="0030429E"/>
    <w:rsid w:val="00324A10"/>
    <w:rsid w:val="00327E1B"/>
    <w:rsid w:val="0033467C"/>
    <w:rsid w:val="003369AB"/>
    <w:rsid w:val="00343EE8"/>
    <w:rsid w:val="00350679"/>
    <w:rsid w:val="00355386"/>
    <w:rsid w:val="00356AE1"/>
    <w:rsid w:val="00360F8A"/>
    <w:rsid w:val="00363138"/>
    <w:rsid w:val="00380C6B"/>
    <w:rsid w:val="00380CA9"/>
    <w:rsid w:val="00397C52"/>
    <w:rsid w:val="003A1565"/>
    <w:rsid w:val="003C3755"/>
    <w:rsid w:val="003C3864"/>
    <w:rsid w:val="003C5C74"/>
    <w:rsid w:val="003D5898"/>
    <w:rsid w:val="003E2B67"/>
    <w:rsid w:val="004061D9"/>
    <w:rsid w:val="00411B6F"/>
    <w:rsid w:val="0042250E"/>
    <w:rsid w:val="00443326"/>
    <w:rsid w:val="00451B5D"/>
    <w:rsid w:val="00451D13"/>
    <w:rsid w:val="00460624"/>
    <w:rsid w:val="00462DBE"/>
    <w:rsid w:val="00464C60"/>
    <w:rsid w:val="00466494"/>
    <w:rsid w:val="00467834"/>
    <w:rsid w:val="004711A4"/>
    <w:rsid w:val="00476D6F"/>
    <w:rsid w:val="004962A6"/>
    <w:rsid w:val="004A1C06"/>
    <w:rsid w:val="004A4206"/>
    <w:rsid w:val="004B3173"/>
    <w:rsid w:val="004B4A3B"/>
    <w:rsid w:val="004D084F"/>
    <w:rsid w:val="004D2A8A"/>
    <w:rsid w:val="004D2D80"/>
    <w:rsid w:val="004D41BA"/>
    <w:rsid w:val="004F05BA"/>
    <w:rsid w:val="004F47CD"/>
    <w:rsid w:val="00506974"/>
    <w:rsid w:val="00512A32"/>
    <w:rsid w:val="005131B3"/>
    <w:rsid w:val="00516796"/>
    <w:rsid w:val="00516D6E"/>
    <w:rsid w:val="00524D46"/>
    <w:rsid w:val="00527DC8"/>
    <w:rsid w:val="00531CE1"/>
    <w:rsid w:val="00534BC0"/>
    <w:rsid w:val="0054190F"/>
    <w:rsid w:val="00541FF4"/>
    <w:rsid w:val="0054690A"/>
    <w:rsid w:val="00546C69"/>
    <w:rsid w:val="005515ED"/>
    <w:rsid w:val="005638E0"/>
    <w:rsid w:val="005661AD"/>
    <w:rsid w:val="005710A0"/>
    <w:rsid w:val="00577EE5"/>
    <w:rsid w:val="00596078"/>
    <w:rsid w:val="005B0686"/>
    <w:rsid w:val="005B3A89"/>
    <w:rsid w:val="005B6CCD"/>
    <w:rsid w:val="005D6A43"/>
    <w:rsid w:val="005E12C2"/>
    <w:rsid w:val="005E179E"/>
    <w:rsid w:val="005E7C17"/>
    <w:rsid w:val="00600481"/>
    <w:rsid w:val="0061169D"/>
    <w:rsid w:val="0061179F"/>
    <w:rsid w:val="006145FC"/>
    <w:rsid w:val="0061460D"/>
    <w:rsid w:val="00625107"/>
    <w:rsid w:val="0064306E"/>
    <w:rsid w:val="00667061"/>
    <w:rsid w:val="00673F4D"/>
    <w:rsid w:val="0067693B"/>
    <w:rsid w:val="00677921"/>
    <w:rsid w:val="0068263D"/>
    <w:rsid w:val="006831EB"/>
    <w:rsid w:val="00684CB9"/>
    <w:rsid w:val="00686EF5"/>
    <w:rsid w:val="006921C6"/>
    <w:rsid w:val="0069599F"/>
    <w:rsid w:val="006972EC"/>
    <w:rsid w:val="006A1A22"/>
    <w:rsid w:val="006A6AF9"/>
    <w:rsid w:val="006B6E18"/>
    <w:rsid w:val="006B7830"/>
    <w:rsid w:val="006C0F85"/>
    <w:rsid w:val="006C78C2"/>
    <w:rsid w:val="006D0303"/>
    <w:rsid w:val="006D1139"/>
    <w:rsid w:val="006F18C3"/>
    <w:rsid w:val="00700EF9"/>
    <w:rsid w:val="00702416"/>
    <w:rsid w:val="0070499D"/>
    <w:rsid w:val="00705B51"/>
    <w:rsid w:val="0070734C"/>
    <w:rsid w:val="00722FEC"/>
    <w:rsid w:val="00725A0B"/>
    <w:rsid w:val="007329A2"/>
    <w:rsid w:val="00740CD0"/>
    <w:rsid w:val="00743A27"/>
    <w:rsid w:val="007453AC"/>
    <w:rsid w:val="00761ECF"/>
    <w:rsid w:val="00763E27"/>
    <w:rsid w:val="007823C0"/>
    <w:rsid w:val="00782D29"/>
    <w:rsid w:val="00795332"/>
    <w:rsid w:val="007964F3"/>
    <w:rsid w:val="007A1E8F"/>
    <w:rsid w:val="007A498F"/>
    <w:rsid w:val="007A69E1"/>
    <w:rsid w:val="007B17B7"/>
    <w:rsid w:val="007B54A0"/>
    <w:rsid w:val="007C2E43"/>
    <w:rsid w:val="007D6618"/>
    <w:rsid w:val="007E1E80"/>
    <w:rsid w:val="007E2D44"/>
    <w:rsid w:val="007E593D"/>
    <w:rsid w:val="007E6886"/>
    <w:rsid w:val="007F1D9B"/>
    <w:rsid w:val="0080168A"/>
    <w:rsid w:val="00810003"/>
    <w:rsid w:val="008116AE"/>
    <w:rsid w:val="00811A89"/>
    <w:rsid w:val="00814009"/>
    <w:rsid w:val="00832A60"/>
    <w:rsid w:val="00837329"/>
    <w:rsid w:val="00842396"/>
    <w:rsid w:val="00843438"/>
    <w:rsid w:val="00851519"/>
    <w:rsid w:val="00854862"/>
    <w:rsid w:val="0085623B"/>
    <w:rsid w:val="00856C55"/>
    <w:rsid w:val="00861149"/>
    <w:rsid w:val="00862B79"/>
    <w:rsid w:val="00865476"/>
    <w:rsid w:val="00870077"/>
    <w:rsid w:val="0087708C"/>
    <w:rsid w:val="008777A6"/>
    <w:rsid w:val="0088124D"/>
    <w:rsid w:val="0088222D"/>
    <w:rsid w:val="00883DE9"/>
    <w:rsid w:val="008A0919"/>
    <w:rsid w:val="008A4C0E"/>
    <w:rsid w:val="008C7966"/>
    <w:rsid w:val="008D0303"/>
    <w:rsid w:val="008D1B90"/>
    <w:rsid w:val="008E6660"/>
    <w:rsid w:val="008E69A9"/>
    <w:rsid w:val="009038C6"/>
    <w:rsid w:val="00903A38"/>
    <w:rsid w:val="00905914"/>
    <w:rsid w:val="00910072"/>
    <w:rsid w:val="00911BED"/>
    <w:rsid w:val="00911E0B"/>
    <w:rsid w:val="009322E1"/>
    <w:rsid w:val="009334DF"/>
    <w:rsid w:val="00933820"/>
    <w:rsid w:val="00933F2C"/>
    <w:rsid w:val="009676D0"/>
    <w:rsid w:val="009679BB"/>
    <w:rsid w:val="009759DE"/>
    <w:rsid w:val="009A34AC"/>
    <w:rsid w:val="009C7ED6"/>
    <w:rsid w:val="009D1498"/>
    <w:rsid w:val="00A02319"/>
    <w:rsid w:val="00A02837"/>
    <w:rsid w:val="00A068BA"/>
    <w:rsid w:val="00A12D58"/>
    <w:rsid w:val="00A169A3"/>
    <w:rsid w:val="00A30FDC"/>
    <w:rsid w:val="00A3748F"/>
    <w:rsid w:val="00A40C82"/>
    <w:rsid w:val="00A43213"/>
    <w:rsid w:val="00A50211"/>
    <w:rsid w:val="00A50E3D"/>
    <w:rsid w:val="00A52638"/>
    <w:rsid w:val="00A754F9"/>
    <w:rsid w:val="00A81974"/>
    <w:rsid w:val="00A83AFC"/>
    <w:rsid w:val="00A87D5B"/>
    <w:rsid w:val="00A906CF"/>
    <w:rsid w:val="00A90C4B"/>
    <w:rsid w:val="00A94EED"/>
    <w:rsid w:val="00AA05CA"/>
    <w:rsid w:val="00AA6850"/>
    <w:rsid w:val="00AA7801"/>
    <w:rsid w:val="00AB6CD6"/>
    <w:rsid w:val="00AC596B"/>
    <w:rsid w:val="00AD3C66"/>
    <w:rsid w:val="00AD6B13"/>
    <w:rsid w:val="00AE0AB1"/>
    <w:rsid w:val="00AE1835"/>
    <w:rsid w:val="00AE4205"/>
    <w:rsid w:val="00AF4BFD"/>
    <w:rsid w:val="00B02544"/>
    <w:rsid w:val="00B143C4"/>
    <w:rsid w:val="00B2042A"/>
    <w:rsid w:val="00B2094D"/>
    <w:rsid w:val="00B211ED"/>
    <w:rsid w:val="00B2212A"/>
    <w:rsid w:val="00B223BC"/>
    <w:rsid w:val="00B34A36"/>
    <w:rsid w:val="00B37BBD"/>
    <w:rsid w:val="00B40229"/>
    <w:rsid w:val="00B50EE8"/>
    <w:rsid w:val="00B53533"/>
    <w:rsid w:val="00B70533"/>
    <w:rsid w:val="00B725C1"/>
    <w:rsid w:val="00B72F3E"/>
    <w:rsid w:val="00B84714"/>
    <w:rsid w:val="00B931EC"/>
    <w:rsid w:val="00B949CB"/>
    <w:rsid w:val="00BA3734"/>
    <w:rsid w:val="00BA452C"/>
    <w:rsid w:val="00BA4ED4"/>
    <w:rsid w:val="00BB144F"/>
    <w:rsid w:val="00BB531F"/>
    <w:rsid w:val="00BC1D21"/>
    <w:rsid w:val="00BC5FEA"/>
    <w:rsid w:val="00BD3EB8"/>
    <w:rsid w:val="00BE2897"/>
    <w:rsid w:val="00BE3CC2"/>
    <w:rsid w:val="00C1289B"/>
    <w:rsid w:val="00C13E79"/>
    <w:rsid w:val="00C20D73"/>
    <w:rsid w:val="00C24F52"/>
    <w:rsid w:val="00C30FD6"/>
    <w:rsid w:val="00C32728"/>
    <w:rsid w:val="00C34F34"/>
    <w:rsid w:val="00C353C9"/>
    <w:rsid w:val="00C43AA2"/>
    <w:rsid w:val="00C443A7"/>
    <w:rsid w:val="00C46056"/>
    <w:rsid w:val="00C667D8"/>
    <w:rsid w:val="00C72EEB"/>
    <w:rsid w:val="00C73EC6"/>
    <w:rsid w:val="00C86D2E"/>
    <w:rsid w:val="00CA2374"/>
    <w:rsid w:val="00CA602E"/>
    <w:rsid w:val="00CC42A1"/>
    <w:rsid w:val="00CC536E"/>
    <w:rsid w:val="00CD6CE0"/>
    <w:rsid w:val="00D00F84"/>
    <w:rsid w:val="00D01AE8"/>
    <w:rsid w:val="00D0464D"/>
    <w:rsid w:val="00D06630"/>
    <w:rsid w:val="00D11624"/>
    <w:rsid w:val="00D173E2"/>
    <w:rsid w:val="00D333C4"/>
    <w:rsid w:val="00D54E5C"/>
    <w:rsid w:val="00D6312D"/>
    <w:rsid w:val="00D67D13"/>
    <w:rsid w:val="00D91E13"/>
    <w:rsid w:val="00D95F53"/>
    <w:rsid w:val="00DA0473"/>
    <w:rsid w:val="00DA3630"/>
    <w:rsid w:val="00DB5299"/>
    <w:rsid w:val="00DC5158"/>
    <w:rsid w:val="00DD2CBC"/>
    <w:rsid w:val="00DE3176"/>
    <w:rsid w:val="00DE6465"/>
    <w:rsid w:val="00DF1FEE"/>
    <w:rsid w:val="00DF33F3"/>
    <w:rsid w:val="00DF59C9"/>
    <w:rsid w:val="00DF657C"/>
    <w:rsid w:val="00E02640"/>
    <w:rsid w:val="00E05B10"/>
    <w:rsid w:val="00E14E33"/>
    <w:rsid w:val="00E211AB"/>
    <w:rsid w:val="00E343CD"/>
    <w:rsid w:val="00E4040C"/>
    <w:rsid w:val="00E409A5"/>
    <w:rsid w:val="00E50934"/>
    <w:rsid w:val="00E644D6"/>
    <w:rsid w:val="00E72AEF"/>
    <w:rsid w:val="00E87CD8"/>
    <w:rsid w:val="00E958F7"/>
    <w:rsid w:val="00EC2891"/>
    <w:rsid w:val="00ED2F2D"/>
    <w:rsid w:val="00EF0DCA"/>
    <w:rsid w:val="00EF7065"/>
    <w:rsid w:val="00F04F73"/>
    <w:rsid w:val="00F10107"/>
    <w:rsid w:val="00F2167C"/>
    <w:rsid w:val="00F31DC0"/>
    <w:rsid w:val="00F34E0B"/>
    <w:rsid w:val="00F41393"/>
    <w:rsid w:val="00F4178C"/>
    <w:rsid w:val="00F41DCF"/>
    <w:rsid w:val="00F626A7"/>
    <w:rsid w:val="00F62F0E"/>
    <w:rsid w:val="00F84E04"/>
    <w:rsid w:val="00F86996"/>
    <w:rsid w:val="00F91892"/>
    <w:rsid w:val="00FA4257"/>
    <w:rsid w:val="00FB1E9A"/>
    <w:rsid w:val="00FB38F7"/>
    <w:rsid w:val="00FB4C72"/>
    <w:rsid w:val="00FB5418"/>
    <w:rsid w:val="00FD221A"/>
    <w:rsid w:val="00FE2448"/>
    <w:rsid w:val="00FF2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13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31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6313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uiPriority w:val="99"/>
    <w:rsid w:val="0036313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631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631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Гипертекстовая ссылка"/>
    <w:uiPriority w:val="99"/>
    <w:rsid w:val="004962A6"/>
    <w:rPr>
      <w:b/>
      <w:color w:val="008000"/>
    </w:rPr>
  </w:style>
  <w:style w:type="paragraph" w:customStyle="1" w:styleId="a0">
    <w:name w:val="Таблицы (моноширинный)"/>
    <w:basedOn w:val="Normal"/>
    <w:next w:val="Normal"/>
    <w:uiPriority w:val="99"/>
    <w:rsid w:val="004962A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1">
    <w:name w:val="Знак Знак Знак Знак"/>
    <w:basedOn w:val="Normal"/>
    <w:uiPriority w:val="99"/>
    <w:semiHidden/>
    <w:rsid w:val="00B37BBD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semiHidden/>
    <w:rsid w:val="00B37BBD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uiPriority w:val="99"/>
    <w:rsid w:val="009679B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">
    <w:name w:val="Знак1"/>
    <w:basedOn w:val="Normal"/>
    <w:uiPriority w:val="99"/>
    <w:rsid w:val="009038C6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8" TargetMode="External"/><Relationship Id="rId12" Type="http://schemas.openxmlformats.org/officeDocument/2006/relationships/hyperlink" Target="garantF1://88776.11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6354.17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hyperlink" Target="garantF1://12036354.15" TargetMode="External"/><Relationship Id="rId10" Type="http://schemas.openxmlformats.org/officeDocument/2006/relationships/hyperlink" Target="garantF1://84842.0" TargetMode="External"/><Relationship Id="rId4" Type="http://schemas.openxmlformats.org/officeDocument/2006/relationships/hyperlink" Target="garantF1://12036354.14" TargetMode="Externa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6</Pages>
  <Words>2755</Words>
  <Characters>15705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Никулина Олеся Валерьевна</dc:creator>
  <cp:keywords/>
  <dc:description/>
  <cp:lastModifiedBy>2635-01-112</cp:lastModifiedBy>
  <cp:revision>11</cp:revision>
  <dcterms:created xsi:type="dcterms:W3CDTF">2017-07-14T08:12:00Z</dcterms:created>
  <dcterms:modified xsi:type="dcterms:W3CDTF">2017-07-18T08:56:00Z</dcterms:modified>
</cp:coreProperties>
</file>